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379AD" w14:textId="77777777" w:rsidR="00010761" w:rsidRDefault="00010761" w:rsidP="00010761">
      <w:pPr>
        <w:pStyle w:val="NoSpacing"/>
      </w:pPr>
      <w:r>
        <w:rPr>
          <w:u w:val="single"/>
        </w:rPr>
        <w:t>Thomas KYRKEBY</w:t>
      </w:r>
      <w:r>
        <w:t xml:space="preserve">      (fl.1400)</w:t>
      </w:r>
    </w:p>
    <w:p w14:paraId="7FBFA8CD" w14:textId="77777777" w:rsidR="00010761" w:rsidRDefault="00010761" w:rsidP="00010761">
      <w:pPr>
        <w:pStyle w:val="NoSpacing"/>
      </w:pPr>
      <w:r>
        <w:t>of the church of Binbrook, Lincolnshire.</w:t>
      </w:r>
    </w:p>
    <w:p w14:paraId="76BBC132" w14:textId="77777777" w:rsidR="00010761" w:rsidRDefault="00010761" w:rsidP="00010761">
      <w:pPr>
        <w:pStyle w:val="NoSpacing"/>
      </w:pPr>
    </w:p>
    <w:p w14:paraId="1BEF9DC4" w14:textId="77777777" w:rsidR="00010761" w:rsidRDefault="00010761" w:rsidP="00010761">
      <w:pPr>
        <w:pStyle w:val="NoSpacing"/>
      </w:pPr>
    </w:p>
    <w:p w14:paraId="528432C2" w14:textId="77777777" w:rsidR="00010761" w:rsidRDefault="00010761" w:rsidP="00010761">
      <w:pPr>
        <w:pStyle w:val="NoSpacing"/>
      </w:pPr>
      <w:r>
        <w:t>13 Mar.1400</w:t>
      </w:r>
      <w:r>
        <w:tab/>
        <w:t>He was presented to Binbrook Church.</w:t>
      </w:r>
    </w:p>
    <w:p w14:paraId="349C0C0D" w14:textId="77777777" w:rsidR="00010761" w:rsidRDefault="00010761" w:rsidP="00010761">
      <w:pPr>
        <w:pStyle w:val="NoSpacing"/>
      </w:pPr>
      <w:r>
        <w:tab/>
      </w:r>
      <w:r>
        <w:tab/>
        <w:t>(C.P.R. 1399-1401 p.237)</w:t>
      </w:r>
    </w:p>
    <w:p w14:paraId="618724D0" w14:textId="77777777" w:rsidR="00010761" w:rsidRDefault="00010761" w:rsidP="00010761">
      <w:pPr>
        <w:pStyle w:val="NoSpacing"/>
      </w:pPr>
    </w:p>
    <w:p w14:paraId="189C3474" w14:textId="77777777" w:rsidR="00010761" w:rsidRDefault="00010761" w:rsidP="00010761">
      <w:pPr>
        <w:pStyle w:val="NoSpacing"/>
      </w:pPr>
    </w:p>
    <w:p w14:paraId="3B950767" w14:textId="77777777" w:rsidR="00010761" w:rsidRDefault="00010761" w:rsidP="00010761">
      <w:pPr>
        <w:pStyle w:val="NoSpacing"/>
      </w:pPr>
      <w:r>
        <w:t>10 May 2025</w:t>
      </w:r>
    </w:p>
    <w:p w14:paraId="2659EB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5052" w14:textId="77777777" w:rsidR="00010761" w:rsidRDefault="00010761" w:rsidP="009139A6">
      <w:r>
        <w:separator/>
      </w:r>
    </w:p>
  </w:endnote>
  <w:endnote w:type="continuationSeparator" w:id="0">
    <w:p w14:paraId="4A11B862" w14:textId="77777777" w:rsidR="00010761" w:rsidRDefault="000107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4C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C6C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A13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DCD2" w14:textId="77777777" w:rsidR="00010761" w:rsidRDefault="00010761" w:rsidP="009139A6">
      <w:r>
        <w:separator/>
      </w:r>
    </w:p>
  </w:footnote>
  <w:footnote w:type="continuationSeparator" w:id="0">
    <w:p w14:paraId="58F5703E" w14:textId="77777777" w:rsidR="00010761" w:rsidRDefault="000107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FD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18A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60B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761"/>
    <w:rsid w:val="0001076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A3B68"/>
  <w15:chartTrackingRefBased/>
  <w15:docId w15:val="{E5F47654-812A-4EEE-A331-411EA53A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2025-05-11T08:58:00Z</dcterms:created>
  <dcterms:modified xsi:type="dcterms:W3CDTF">2025-05-11T08:59:00Z</dcterms:modified>
</cp:coreProperties>
</file>